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1DFD1D0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D1AE1">
        <w:rPr>
          <w:rFonts w:ascii="Corbel" w:hAnsi="Corbel"/>
          <w:i/>
          <w:smallCaps/>
          <w:sz w:val="24"/>
          <w:szCs w:val="24"/>
        </w:rPr>
        <w:t>2022-2027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017215B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542BC">
        <w:rPr>
          <w:rFonts w:ascii="Corbel" w:hAnsi="Corbel"/>
          <w:sz w:val="20"/>
          <w:szCs w:val="20"/>
        </w:rPr>
        <w:t>202</w:t>
      </w:r>
      <w:r w:rsidR="001D1AE1">
        <w:rPr>
          <w:rFonts w:ascii="Corbel" w:hAnsi="Corbel"/>
          <w:sz w:val="20"/>
          <w:szCs w:val="20"/>
        </w:rPr>
        <w:t>2</w:t>
      </w:r>
      <w:r w:rsidR="00FA23A3">
        <w:rPr>
          <w:rFonts w:ascii="Corbel" w:hAnsi="Corbel"/>
          <w:sz w:val="20"/>
          <w:szCs w:val="20"/>
        </w:rPr>
        <w:t>/</w:t>
      </w:r>
      <w:r w:rsidR="005542BC">
        <w:rPr>
          <w:rFonts w:ascii="Corbel" w:hAnsi="Corbel"/>
          <w:sz w:val="20"/>
          <w:szCs w:val="20"/>
        </w:rPr>
        <w:t>202</w:t>
      </w:r>
      <w:r w:rsidR="001D1AE1">
        <w:rPr>
          <w:rFonts w:ascii="Corbel" w:hAnsi="Corbel"/>
          <w:sz w:val="20"/>
          <w:szCs w:val="20"/>
        </w:rPr>
        <w:t>3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2A9865CE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04C1CD9A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4394E8CF" w:rsidR="0085747A" w:rsidRPr="009C54AE" w:rsidRDefault="004356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65FCA0D5" w:rsidR="0085747A" w:rsidRPr="009C54AE" w:rsidRDefault="001C7FBE" w:rsidP="00A92A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A92AA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5CBD416F" w:rsidR="0085747A" w:rsidRPr="009C54AE" w:rsidRDefault="002E45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="00FB6B34">
              <w:rPr>
                <w:rFonts w:ascii="Corbel" w:hAnsi="Corbel"/>
                <w:b w:val="0"/>
                <w:sz w:val="24"/>
                <w:szCs w:val="24"/>
              </w:rPr>
              <w:t>Podstawy dydaktyki nauczania zintegrowanego w przedszkolu i klasach I-III szkoły podstawowej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18F5DA24" w:rsidR="00923D7D" w:rsidRPr="009C54AE" w:rsidRDefault="00A92A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535EB06F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65582C0D" w:rsidR="00015B8F" w:rsidRPr="009C54AE" w:rsidRDefault="00A92A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C43502C" w:rsidR="00015B8F" w:rsidRPr="009C54AE" w:rsidRDefault="001C7F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6548A034" w:rsidR="00015B8F" w:rsidRPr="009C54AE" w:rsidRDefault="001C7F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E36DE82" w:rsidR="00015B8F" w:rsidRPr="009C54AE" w:rsidRDefault="001C7F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7434ED" w14:textId="77777777" w:rsidR="00923D7D" w:rsidRPr="009C54AE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3C1208EF" w:rsidR="009C54AE" w:rsidRPr="005E5735" w:rsidRDefault="00D30FE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</w:t>
      </w:r>
      <w:r w:rsidR="005E5735" w:rsidRPr="005E5735">
        <w:rPr>
          <w:rFonts w:ascii="Corbel" w:hAnsi="Corbel"/>
          <w:b w:val="0"/>
          <w:smallCaps w:val="0"/>
          <w:szCs w:val="24"/>
        </w:rPr>
        <w:t>Egzamin</w:t>
      </w:r>
      <w:r w:rsidR="005E5735">
        <w:rPr>
          <w:rFonts w:ascii="Corbel" w:hAnsi="Corbel"/>
          <w:b w:val="0"/>
          <w:smallCaps w:val="0"/>
          <w:szCs w:val="24"/>
        </w:rPr>
        <w:t xml:space="preserve"> 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7374539C" w:rsidR="0085747A" w:rsidRPr="009C54AE" w:rsidRDefault="005E57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B88447" w14:textId="77777777" w:rsidR="00326B4C" w:rsidRDefault="00326B4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B77454" w14:textId="77777777" w:rsidR="00326B4C" w:rsidRDefault="00326B4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F6A0DF" w14:textId="77777777" w:rsidR="00326B4C" w:rsidRDefault="00326B4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9C54AE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A42AF1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2D81E9B0" w:rsidR="00CC6C55" w:rsidRPr="00B72B24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72B24">
              <w:rPr>
                <w:rFonts w:ascii="Corbel" w:hAnsi="Corbel"/>
                <w:sz w:val="24"/>
                <w:szCs w:val="24"/>
              </w:rPr>
              <w:t>prawn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>e posług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się warsztatem pojęciowym dydaktyki oraz rozumie związk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między różnymi elementami teorii kształcenia.</w:t>
            </w:r>
          </w:p>
        </w:tc>
      </w:tr>
      <w:tr w:rsidR="00CC6C55" w:rsidRPr="00A42AF1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B72B24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2D9A47EB" w:rsidR="00CC6C55" w:rsidRPr="00B72B24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kształcenia.</w:t>
            </w:r>
          </w:p>
        </w:tc>
      </w:tr>
      <w:tr w:rsidR="00CC6C55" w:rsidRPr="00A42AF1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8A0A05D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6C55">
              <w:rPr>
                <w:rFonts w:ascii="Corbel" w:hAnsi="Corbel"/>
                <w:b w:val="0"/>
                <w:sz w:val="24"/>
                <w:szCs w:val="24"/>
              </w:rPr>
              <w:t>ma świadomość roli wykształcenia ogólnego i zawodowego w rozumieniu świata i kierowaniu sobą, projektowaniu własnego rozwoju osobistego i zawodowego.</w:t>
            </w:r>
          </w:p>
        </w:tc>
      </w:tr>
    </w:tbl>
    <w:p w14:paraId="6B31BD7A" w14:textId="77777777" w:rsidR="0085747A" w:rsidRPr="00CC6C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1F0FE8">
        <w:tc>
          <w:tcPr>
            <w:tcW w:w="1447" w:type="dxa"/>
          </w:tcPr>
          <w:p w14:paraId="13920CB0" w14:textId="77777777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1F0FE8">
        <w:tc>
          <w:tcPr>
            <w:tcW w:w="1447" w:type="dxa"/>
          </w:tcPr>
          <w:p w14:paraId="61813C10" w14:textId="395A0DF6" w:rsidR="0085747A" w:rsidRPr="005F7786" w:rsidRDefault="007D2AD8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03204D8A" w:rsidR="005F7786" w:rsidRPr="005F7786" w:rsidRDefault="005F7786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01856F1A" w14:textId="484D5BE4" w:rsidR="003343D3" w:rsidRPr="005F7786" w:rsidRDefault="00991D0D" w:rsidP="005F7786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zdefiniuje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uzasadni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wartości, modele i zasady krytycznej praktyki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dydaktycznej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określi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autonomię i odpowiedzialność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dydaktyczną nauczyciela;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i uzasadni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tworzenia autorskich programów nauczania oraz zarządzania wiedzą w społeczeństwie informacyjnym;</w:t>
            </w:r>
          </w:p>
          <w:p w14:paraId="35EA18B1" w14:textId="72952445" w:rsidR="00D30455" w:rsidRPr="005F7786" w:rsidRDefault="00161F64" w:rsidP="005F7786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029EE676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FBFA63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C16050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7DED7" w14:textId="77777777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0C200D6" w14:textId="2873A98E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1F0FE8">
        <w:tc>
          <w:tcPr>
            <w:tcW w:w="1447" w:type="dxa"/>
          </w:tcPr>
          <w:p w14:paraId="695D7137" w14:textId="77777777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094B4B07" w:rsidR="00632AA1" w:rsidRPr="005F7786" w:rsidRDefault="00632AA1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5E88F005" w:rsidR="00D30455" w:rsidRPr="00326B4C" w:rsidRDefault="00931E22" w:rsidP="005F7786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scharakteryzuje</w:t>
            </w:r>
            <w:r w:rsidR="00991D0D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2298BE52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CA20C9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C671A" w14:textId="77777777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DE14639" w14:textId="235C92A0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1F0FE8">
        <w:tc>
          <w:tcPr>
            <w:tcW w:w="1447" w:type="dxa"/>
          </w:tcPr>
          <w:p w14:paraId="5168D262" w14:textId="77F9FCAD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77777777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3BCD0A6F" w:rsidR="0031147F" w:rsidRPr="00326B4C" w:rsidRDefault="0031147F" w:rsidP="005F7786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wykorzystać wiedzę filozoficzną, psychologiczną, społeczną i pedagogiczną do projektowania działań edukacyjnych w przedszkolu i szkole oraz paradygmaty obiektywistyczne i </w:t>
            </w:r>
            <w:proofErr w:type="spellStart"/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interpretatywno</w:t>
            </w:r>
            <w:proofErr w:type="spellEnd"/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-konstruktywistyczne do planowania uczenia się dzieci;</w:t>
            </w:r>
          </w:p>
        </w:tc>
        <w:tc>
          <w:tcPr>
            <w:tcW w:w="1695" w:type="dxa"/>
          </w:tcPr>
          <w:p w14:paraId="5D58A66B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F54A30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5F73A8" w14:textId="77777777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0866753C" w14:textId="1DB2A8D3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1F0FE8">
        <w:tc>
          <w:tcPr>
            <w:tcW w:w="1447" w:type="dxa"/>
          </w:tcPr>
          <w:p w14:paraId="42B8B470" w14:textId="7FD64316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7777777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5C39576B" w:rsidR="003343D3" w:rsidRPr="00326B4C" w:rsidRDefault="004C59F1" w:rsidP="005F7786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592BDBD1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9CCC9A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8A7FD" w14:textId="77777777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80AED01" w14:textId="2523E4FF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1F0FE8">
        <w:tc>
          <w:tcPr>
            <w:tcW w:w="1447" w:type="dxa"/>
          </w:tcPr>
          <w:p w14:paraId="1D840B19" w14:textId="7FBC59AF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77777777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168F72C2" w:rsidR="003343D3" w:rsidRPr="00326B4C" w:rsidRDefault="004C59F1" w:rsidP="005F7786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krytycznie ocenić tworzoną praktykę edukacyjną z wykorzystaniem posiadanej wiedzy, a także dokonywać </w:t>
            </w: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lastRenderedPageBreak/>
              <w:t>twórczej interpretacji i projektować nowe rozwiązania edukacyjne</w:t>
            </w:r>
          </w:p>
        </w:tc>
        <w:tc>
          <w:tcPr>
            <w:tcW w:w="1695" w:type="dxa"/>
          </w:tcPr>
          <w:p w14:paraId="5461E418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14D99C" w14:textId="77777777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3F37E818" w14:textId="08F3A242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4F7C7EC1" w14:textId="77777777" w:rsidTr="001F0FE8">
        <w:tc>
          <w:tcPr>
            <w:tcW w:w="1447" w:type="dxa"/>
          </w:tcPr>
          <w:p w14:paraId="7D6B9695" w14:textId="2043A71E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35B4AC79" w14:textId="77777777" w:rsidR="00190E6B" w:rsidRPr="005F7786" w:rsidRDefault="00190E6B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1BB9A3F0" w14:textId="2B986A5F" w:rsidR="006167E3" w:rsidRPr="005F7786" w:rsidRDefault="006167E3" w:rsidP="005F7786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autonomicznego i odpowiedzialnego </w:t>
            </w:r>
            <w:r w:rsidR="00632AA1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organizowania dziecięcego uczenia się, a także krytycznej refleksji nad tworzoną praktyką edukacyjną oraz do jej badania i doskonalenia;</w:t>
            </w:r>
          </w:p>
          <w:p w14:paraId="237CC1B3" w14:textId="2D7F6DC6" w:rsidR="003343D3" w:rsidRPr="005F7786" w:rsidRDefault="00632AA1" w:rsidP="005F7786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opracowania i uzasadnienia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autorski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ego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program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wykorzystania innowacji pedagogicznych w</w:t>
            </w:r>
            <w:r w:rsidR="0000475A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obszarze wychowania przedszkolnego i edukacji wczesnoszkolnej.</w:t>
            </w:r>
          </w:p>
        </w:tc>
        <w:tc>
          <w:tcPr>
            <w:tcW w:w="1695" w:type="dxa"/>
          </w:tcPr>
          <w:p w14:paraId="4A7856BF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A4A8B2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E856D6" w14:textId="77777777" w:rsidR="00A92AA7" w:rsidRDefault="00A92AA7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05A47E7E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255" w:rsidRPr="009C54AE" w14:paraId="4C2EAB71" w14:textId="77777777" w:rsidTr="00CB0255">
        <w:tc>
          <w:tcPr>
            <w:tcW w:w="9520" w:type="dxa"/>
          </w:tcPr>
          <w:p w14:paraId="78255B5B" w14:textId="3F7A3536" w:rsidR="00CB0255" w:rsidRPr="00326B4C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: geneza dydaktyki ogólnej jako nauki; przedmiot badań, zadania i funkcje dydaktyki.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Współczesne 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dydaktyka Jana Komeńskiego; dydaktyka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herbartowska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jako teoretyczna podstawa szkoły tradycyjnej, dydaktyka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deweyowska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jako podstawa szkoły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progresywistycznej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CB0255" w:rsidRPr="009C54AE" w14:paraId="3C0F566E" w14:textId="77777777" w:rsidTr="00CB0255">
        <w:tc>
          <w:tcPr>
            <w:tcW w:w="9520" w:type="dxa"/>
          </w:tcPr>
          <w:p w14:paraId="3573F1C8" w14:textId="4E581FBA" w:rsidR="00CB0255" w:rsidRPr="00326B4C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i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filozoficzne, psychologiczne i neurobiologiczne podstawy procesu nauczania – uczenia się; pojęcie procesu nauczania – uczenia się.</w:t>
            </w:r>
          </w:p>
        </w:tc>
      </w:tr>
      <w:tr w:rsidR="00CB0255" w:rsidRPr="009C54AE" w14:paraId="72E03DD1" w14:textId="77777777" w:rsidTr="00CB0255">
        <w:tc>
          <w:tcPr>
            <w:tcW w:w="9520" w:type="dxa"/>
          </w:tcPr>
          <w:p w14:paraId="33738C75" w14:textId="25C5FB83" w:rsidR="00CB0255" w:rsidRPr="00326B4C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programowa)</w:t>
            </w:r>
          </w:p>
        </w:tc>
      </w:tr>
      <w:tr w:rsidR="00CB0255" w:rsidRPr="009C54AE" w14:paraId="1BEB8EFC" w14:textId="77777777" w:rsidTr="00CB0255">
        <w:tc>
          <w:tcPr>
            <w:tcW w:w="9520" w:type="dxa"/>
          </w:tcPr>
          <w:p w14:paraId="3FA79AD4" w14:textId="374E9B5E" w:rsidR="00CB0255" w:rsidRPr="00326B4C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programowa).</w:t>
            </w:r>
          </w:p>
        </w:tc>
      </w:tr>
      <w:tr w:rsidR="00CB0255" w:rsidRPr="009C54AE" w14:paraId="40FF52CF" w14:textId="77777777" w:rsidTr="00CB0255">
        <w:tc>
          <w:tcPr>
            <w:tcW w:w="9520" w:type="dxa"/>
          </w:tcPr>
          <w:p w14:paraId="413FA08F" w14:textId="5DAB49A0" w:rsidR="00CB0255" w:rsidRPr="00326B4C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wybrane klasyfikacje zasad; zasady w ujęciu konstruktywistycznym.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wybrane typologie metod kształcenia; kryteria doboru metod kształcenia. </w:t>
            </w:r>
          </w:p>
        </w:tc>
      </w:tr>
      <w:tr w:rsidR="00CB0255" w:rsidRPr="009C54AE" w14:paraId="6BCA6D6F" w14:textId="77777777" w:rsidTr="00CB0255">
        <w:tc>
          <w:tcPr>
            <w:tcW w:w="9520" w:type="dxa"/>
          </w:tcPr>
          <w:p w14:paraId="43DC0C23" w14:textId="0F346F39" w:rsidR="00CB0255" w:rsidRPr="00326B4C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funkcje podręczników szkolnych. Edukacja medialna: edukacja medialna w nauczaniu przedmiotowym; kompetencje medialne jako umiejętności kluczowe.</w:t>
            </w:r>
          </w:p>
        </w:tc>
      </w:tr>
      <w:tr w:rsidR="00CB0255" w:rsidRPr="009C54AE" w14:paraId="24001261" w14:textId="77777777" w:rsidTr="00CB0255">
        <w:tc>
          <w:tcPr>
            <w:tcW w:w="9520" w:type="dxa"/>
          </w:tcPr>
          <w:p w14:paraId="1AF0D3F5" w14:textId="699B86FE" w:rsidR="00CB0255" w:rsidRPr="00326B4C" w:rsidRDefault="00CB0255" w:rsidP="00CB025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: pojęcie i istota oceny; cechy oceny szkolnej; ocena wewnętrzna i zewnętrzna osiągnięć uczniów.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Nauczyciel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– nowe spojrzenie na rolę nauczyciela-wychowawcy: wzór osobowy pedagoga wychowawcy-opiekuna.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3E1D7858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ogólna jako subdyscyplina pedagogiczna: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podstawowe pojęcia dydaktyki i ich wzajemne relacje.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B9EA017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kształcenie wielostronne jako podstawa dydaktyki współczesnej.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F7036D8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–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realizacja nauczania – uczenia się w szkole; nauczanie – uczenie się wielostronne.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6EF4E7EA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taksonomia celów kształcenia; operacjonalizacja celów kształcenia; </w:t>
            </w:r>
            <w:r w:rsidRPr="00326B4C">
              <w:rPr>
                <w:rFonts w:ascii="Corbel" w:hAnsi="Corbel"/>
                <w:sz w:val="24"/>
                <w:szCs w:val="24"/>
              </w:rPr>
              <w:lastRenderedPageBreak/>
              <w:t>podstawa programowa (analiza).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4471E7FB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lastRenderedPageBreak/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konstruowanie planów i programów nauczania na bazie podstawy programowej.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60DD5848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2690A2AA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metody samodzielnego dochodzenia do wiedzy; metody waloryzacyjne (eksponujące wartości); metody praktyczne (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microteaching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5F202C" w:rsidRPr="009C54AE" w14:paraId="14A25056" w14:textId="77777777" w:rsidTr="005F202C">
        <w:tc>
          <w:tcPr>
            <w:tcW w:w="9520" w:type="dxa"/>
          </w:tcPr>
          <w:p w14:paraId="4CEBFEFF" w14:textId="15BD2BCD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Formy organizacyjne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podstawowe formy organizacyjne kształcenia; lekcja jako podstawowa forma kształcenia; struktura lekcji; typy lekcji i ich charakterystyka. </w:t>
            </w:r>
          </w:p>
        </w:tc>
      </w:tr>
      <w:tr w:rsidR="005F202C" w:rsidRPr="009C54AE" w14:paraId="0BD2DB5F" w14:textId="77777777" w:rsidTr="005F202C">
        <w:tc>
          <w:tcPr>
            <w:tcW w:w="9520" w:type="dxa"/>
          </w:tcPr>
          <w:p w14:paraId="319A69A0" w14:textId="15461B5C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rodzaje podręczników i środków dydaktycznych; przykłady ich wykorzystania.     </w:t>
            </w:r>
          </w:p>
        </w:tc>
      </w:tr>
      <w:tr w:rsidR="005F202C" w:rsidRPr="009C54AE" w14:paraId="7307C6F7" w14:textId="77777777" w:rsidTr="005F202C">
        <w:tc>
          <w:tcPr>
            <w:tcW w:w="9520" w:type="dxa"/>
          </w:tcPr>
          <w:p w14:paraId="39404E47" w14:textId="3D9461A1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nauczanie i uczenie się z użyciem komputera i Internetu; nowe media w pracy szkolnej.</w:t>
            </w:r>
          </w:p>
        </w:tc>
      </w:tr>
      <w:tr w:rsidR="005F202C" w:rsidRPr="009C54AE" w14:paraId="343DA138" w14:textId="77777777" w:rsidTr="005F202C">
        <w:tc>
          <w:tcPr>
            <w:tcW w:w="9520" w:type="dxa"/>
          </w:tcPr>
          <w:p w14:paraId="332BD957" w14:textId="007222BA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326B4C">
              <w:rPr>
                <w:rFonts w:ascii="Corbel" w:eastAsiaTheme="minorEastAsia" w:hAnsi="Corbel"/>
                <w:bCs/>
                <w:sz w:val="24"/>
                <w:szCs w:val="24"/>
              </w:rPr>
              <w:t xml:space="preserve"> p</w:t>
            </w:r>
            <w:r w:rsidRPr="00326B4C">
              <w:rPr>
                <w:rFonts w:ascii="Corbel" w:hAnsi="Corbel"/>
                <w:sz w:val="24"/>
                <w:szCs w:val="24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5F202C" w:rsidRPr="009C54AE" w14:paraId="3DD8101F" w14:textId="77777777" w:rsidTr="005F202C">
        <w:tc>
          <w:tcPr>
            <w:tcW w:w="9520" w:type="dxa"/>
          </w:tcPr>
          <w:p w14:paraId="6DC51C35" w14:textId="35AAE6C1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formy oceny i przyczyny różnych ocen; ogólne kryteria oceny szkolnej.</w:t>
            </w:r>
          </w:p>
        </w:tc>
      </w:tr>
      <w:tr w:rsidR="005F202C" w:rsidRPr="009C54AE" w14:paraId="4CA15206" w14:textId="77777777" w:rsidTr="005F202C">
        <w:tc>
          <w:tcPr>
            <w:tcW w:w="9520" w:type="dxa"/>
          </w:tcPr>
          <w:p w14:paraId="2F7F95C4" w14:textId="786341E5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Nauczyciel – nowe spojrzenie na rolę nauczyciela-wychowawcy: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typy wiedzy i kompetencji nauczyciela; rozwój zawodowy nauczyciela.</w:t>
            </w:r>
          </w:p>
        </w:tc>
      </w:tr>
      <w:tr w:rsidR="005F202C" w:rsidRPr="009C54AE" w14:paraId="43DBE9EF" w14:textId="77777777" w:rsidTr="005F202C">
        <w:tc>
          <w:tcPr>
            <w:tcW w:w="9520" w:type="dxa"/>
          </w:tcPr>
          <w:p w14:paraId="68FCC344" w14:textId="12E3D3F2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5F202C" w:rsidRPr="009C54AE" w14:paraId="199031A9" w14:textId="77777777" w:rsidTr="005F202C">
        <w:tc>
          <w:tcPr>
            <w:tcW w:w="9520" w:type="dxa"/>
          </w:tcPr>
          <w:p w14:paraId="5E2A5874" w14:textId="4946B82A" w:rsidR="005F202C" w:rsidRPr="00326B4C" w:rsidRDefault="005F202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Samokształcenie we współczesnych systemach dydaktycznych: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C3AE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77777777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7777777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 xml:space="preserve">B. Ćwiczenia audytoryjne: dyskusja, </w:t>
      </w:r>
      <w:proofErr w:type="spellStart"/>
      <w:r w:rsidRPr="00A42AF1">
        <w:rPr>
          <w:rFonts w:ascii="Corbel" w:hAnsi="Corbel"/>
        </w:rPr>
        <w:t>microteaching</w:t>
      </w:r>
      <w:proofErr w:type="spellEnd"/>
      <w:r w:rsidRPr="00A42AF1">
        <w:rPr>
          <w:rFonts w:ascii="Corbel" w:hAnsi="Corbel"/>
        </w:rPr>
        <w:t>, mapa pojęć, praca w grupach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4DF9E35C" w:rsidR="0029728B" w:rsidRPr="004E2697" w:rsidRDefault="0029728B" w:rsidP="0029728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36896533" w14:textId="1A082C6A" w:rsidR="0029728B" w:rsidRPr="004E2697" w:rsidRDefault="0029728B" w:rsidP="00A92A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4E2697" w14:paraId="106C9F54" w14:textId="77777777" w:rsidTr="0029728B">
        <w:tc>
          <w:tcPr>
            <w:tcW w:w="1962" w:type="dxa"/>
          </w:tcPr>
          <w:p w14:paraId="17814888" w14:textId="77777777" w:rsidR="0029728B" w:rsidRPr="004E2697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BAC0367" w:rsidR="0029728B" w:rsidRPr="0029728B" w:rsidRDefault="0029728B" w:rsidP="0029728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7FFC62F0" w14:textId="19647B72" w:rsidR="0029728B" w:rsidRPr="004E2697" w:rsidRDefault="0029728B" w:rsidP="00A92A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4E2697" w14:paraId="491756FE" w14:textId="77777777" w:rsidTr="0029728B">
        <w:tc>
          <w:tcPr>
            <w:tcW w:w="1962" w:type="dxa"/>
          </w:tcPr>
          <w:p w14:paraId="2EC7F25F" w14:textId="2C20F078" w:rsidR="0029728B" w:rsidRPr="004E2697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5DBE999B" w:rsidR="0029728B" w:rsidRPr="0029728B" w:rsidRDefault="0029728B" w:rsidP="0029728B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453CA687" w:rsidR="0029728B" w:rsidRPr="004E2697" w:rsidRDefault="0029728B" w:rsidP="00A92A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5490C3D9" w14:textId="77777777" w:rsidTr="0029728B">
        <w:tc>
          <w:tcPr>
            <w:tcW w:w="1962" w:type="dxa"/>
          </w:tcPr>
          <w:p w14:paraId="0CF28000" w14:textId="0943A985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3463062F" w:rsidR="0029728B" w:rsidRPr="0029728B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728B">
              <w:rPr>
                <w:rFonts w:asciiTheme="minorHAnsi" w:hAnsiTheme="minorHAnsi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55F0F5B1" w:rsidR="0029728B" w:rsidRPr="009C54AE" w:rsidRDefault="0029728B" w:rsidP="00A92A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29728B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A92A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58334F7C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7BBFCADE" w:rsidR="0029728B" w:rsidRPr="009C54AE" w:rsidRDefault="00885118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A92A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C1126C9" w14:textId="77777777" w:rsidR="00E24046" w:rsidRPr="00326B4C" w:rsidRDefault="00E24046" w:rsidP="00E240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Egzamin obejmuje zagadnienia prezentowane na wykładach, tematykę ćwiczeń oraz </w:t>
            </w:r>
            <w:r w:rsidRPr="00326B4C">
              <w:rPr>
                <w:rFonts w:ascii="Corbel" w:hAnsi="Corbel"/>
                <w:sz w:val="24"/>
                <w:szCs w:val="24"/>
              </w:rPr>
              <w:lastRenderedPageBreak/>
              <w:t>literaturę zleconą do samodzielnego opracowania część pisemna (test elektroniczny) i część ustna (3 pytania). Warunkiem przystąpienia do egzaminu jest uzyskanie zaliczenia z ćwiczeń.</w:t>
            </w:r>
          </w:p>
          <w:p w14:paraId="1909CB95" w14:textId="77777777" w:rsidR="00E24046" w:rsidRPr="00326B4C" w:rsidRDefault="00E24046" w:rsidP="00E240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 </w:t>
            </w:r>
          </w:p>
          <w:p w14:paraId="27D3CF73" w14:textId="77777777" w:rsidR="00E24046" w:rsidRPr="00326B4C" w:rsidRDefault="00E24046" w:rsidP="00E24046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14:paraId="03CA2AB9" w14:textId="77777777" w:rsidR="00E24046" w:rsidRPr="00326B4C" w:rsidRDefault="00E24046" w:rsidP="00E24046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proofErr w:type="spellStart"/>
            <w:r w:rsidRPr="00326B4C">
              <w:rPr>
                <w:rFonts w:ascii="Corbel" w:hAnsi="Corbel"/>
                <w:i/>
                <w:sz w:val="24"/>
                <w:szCs w:val="24"/>
              </w:rPr>
              <w:t>microteaching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14:paraId="7DD5BAAB" w14:textId="77777777" w:rsidR="00E24046" w:rsidRPr="00326B4C" w:rsidRDefault="00E24046" w:rsidP="00E24046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14:paraId="0B672C8F" w14:textId="77777777" w:rsidR="00E24046" w:rsidRPr="00326B4C" w:rsidRDefault="00E24046" w:rsidP="00E240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14:paraId="102515EF" w14:textId="77777777" w:rsidR="00E24046" w:rsidRPr="00326B4C" w:rsidRDefault="00E24046" w:rsidP="00E2404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14:paraId="79C73D33" w14:textId="77777777" w:rsidR="00E24046" w:rsidRPr="00326B4C" w:rsidRDefault="00E24046" w:rsidP="00E2404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14:paraId="6B83C363" w14:textId="77777777" w:rsidR="00E24046" w:rsidRPr="00326B4C" w:rsidRDefault="00E24046" w:rsidP="00E2404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14:paraId="38EBA287" w14:textId="77777777" w:rsidR="00E24046" w:rsidRPr="00326B4C" w:rsidRDefault="00E24046" w:rsidP="00E2404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14:paraId="42C6EEBB" w14:textId="77777777" w:rsidR="00E24046" w:rsidRPr="00326B4C" w:rsidRDefault="00E24046" w:rsidP="00E24046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14:paraId="5942C489" w14:textId="64C16608" w:rsidR="0085747A" w:rsidRPr="00FE6A32" w:rsidRDefault="00E24046" w:rsidP="00E240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B4C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2DD38870" w:rsidR="0085747A" w:rsidRPr="009C54AE" w:rsidRDefault="00AA65A9" w:rsidP="00326B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3EAA7CC9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7E7072C0" w14:textId="75A8DA2A" w:rsidR="00C61DC5" w:rsidRPr="009C54AE" w:rsidRDefault="00AA65A9" w:rsidP="00326B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EFE8020" w14:textId="77777777" w:rsidR="00FB6B34" w:rsidRDefault="00FB6B34" w:rsidP="00326B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621F714F" w:rsidR="00C61DC5" w:rsidRPr="009C54AE" w:rsidRDefault="00AA65A9" w:rsidP="00326B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64875C34" w:rsidR="0085747A" w:rsidRPr="009C54AE" w:rsidRDefault="00AA65A9" w:rsidP="00326B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7E910F5" w:rsidR="0085747A" w:rsidRPr="009C54AE" w:rsidRDefault="00AA65A9" w:rsidP="00326B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14:paraId="67DF81D3" w14:textId="77777777" w:rsidTr="00C75040">
        <w:trPr>
          <w:trHeight w:val="397"/>
        </w:trPr>
        <w:tc>
          <w:tcPr>
            <w:tcW w:w="9497" w:type="dxa"/>
          </w:tcPr>
          <w:p w14:paraId="1524A579" w14:textId="77777777" w:rsidR="0085747A" w:rsidRPr="00326B4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B4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36CA2F" w14:textId="1A8E68DB" w:rsidR="00F97E31" w:rsidRPr="00326B4C" w:rsidRDefault="00F97E31" w:rsidP="00326B4C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326B4C">
              <w:rPr>
                <w:rFonts w:ascii="Corbel" w:hAnsi="Corbel"/>
                <w:i/>
                <w:iCs/>
                <w:sz w:val="24"/>
                <w:szCs w:val="24"/>
              </w:rPr>
              <w:t>Podstawy kształcenia ogólnego</w:t>
            </w:r>
            <w:r w:rsidRPr="00326B4C">
              <w:rPr>
                <w:rFonts w:ascii="Corbel" w:hAnsi="Corbel"/>
                <w:sz w:val="24"/>
                <w:szCs w:val="24"/>
              </w:rPr>
              <w:t>, O.W. Impuls, Kraków 2011.</w:t>
            </w:r>
          </w:p>
          <w:p w14:paraId="645949E3" w14:textId="0BB28D0B" w:rsidR="001C7085" w:rsidRPr="00326B4C" w:rsidRDefault="001C7085" w:rsidP="00326B4C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326B4C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 w:rsidRPr="00326B4C">
              <w:rPr>
                <w:rFonts w:ascii="Corbel" w:hAnsi="Corbel"/>
                <w:sz w:val="24"/>
                <w:szCs w:val="24"/>
              </w:rPr>
              <w:t>. Impuls, Kraków 2015.</w:t>
            </w:r>
          </w:p>
          <w:p w14:paraId="31F74D35" w14:textId="77777777" w:rsidR="00F97E31" w:rsidRPr="00326B4C" w:rsidRDefault="00F97E31" w:rsidP="00326B4C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Brudnik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E., Moszyńska A., Owczarska B., </w:t>
            </w:r>
            <w:r w:rsidRPr="00326B4C">
              <w:rPr>
                <w:rFonts w:ascii="Corbel" w:hAnsi="Corbel"/>
                <w:i/>
                <w:sz w:val="24"/>
                <w:szCs w:val="24"/>
              </w:rPr>
              <w:t>Ja i mój uczeń pracujemy aktywnie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26B4C">
              <w:rPr>
                <w:rFonts w:ascii="Corbel" w:hAnsi="Corbel"/>
                <w:i/>
                <w:sz w:val="24"/>
                <w:szCs w:val="24"/>
              </w:rPr>
              <w:t>Przewodnik po metodach aktywizujących</w:t>
            </w:r>
            <w:r w:rsidRPr="00326B4C">
              <w:rPr>
                <w:rFonts w:ascii="Corbel" w:hAnsi="Corbel"/>
                <w:sz w:val="24"/>
                <w:szCs w:val="24"/>
              </w:rPr>
              <w:t>, „Jedność”, Kielce 2010.</w:t>
            </w:r>
          </w:p>
          <w:p w14:paraId="56070F37" w14:textId="61864322" w:rsidR="001C7085" w:rsidRPr="00326B4C" w:rsidRDefault="001C7085" w:rsidP="00326B4C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Hattie</w:t>
            </w:r>
            <w:proofErr w:type="spellEnd"/>
            <w:r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326B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Widoczne uczenie się dla nauczycieli. Jak maksymalizować siłę oddziaływania na </w:t>
            </w:r>
            <w:r w:rsidRPr="00326B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uczenie się</w:t>
            </w:r>
            <w:r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</w:tc>
      </w:tr>
      <w:tr w:rsidR="0085747A" w:rsidRPr="009C54AE" w14:paraId="6981F2E0" w14:textId="77777777" w:rsidTr="00C75040">
        <w:trPr>
          <w:trHeight w:val="397"/>
        </w:trPr>
        <w:tc>
          <w:tcPr>
            <w:tcW w:w="9497" w:type="dxa"/>
          </w:tcPr>
          <w:p w14:paraId="3E797629" w14:textId="77777777" w:rsidR="0085747A" w:rsidRPr="00326B4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B4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F8B6186" w14:textId="3E10836B" w:rsidR="001C7085" w:rsidRPr="00326B4C" w:rsidRDefault="001C7085" w:rsidP="00326B4C">
            <w:pPr>
              <w:pStyle w:val="Punktygwne"/>
              <w:numPr>
                <w:ilvl w:val="0"/>
                <w:numId w:val="9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Półturzycki</w:t>
            </w:r>
            <w:proofErr w:type="spellEnd"/>
            <w:r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326B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04847B7C" w14:textId="76CA4B10" w:rsidR="00D6390D" w:rsidRPr="00326B4C" w:rsidRDefault="001C7085" w:rsidP="00326B4C">
            <w:pPr>
              <w:pStyle w:val="Punktygwne"/>
              <w:numPr>
                <w:ilvl w:val="0"/>
                <w:numId w:val="9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</w:t>
            </w:r>
            <w:r w:rsidR="00E62031"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tzer</w:t>
            </w:r>
            <w:proofErr w:type="spellEnd"/>
            <w:r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326B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326B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PWN, Warszawa 2012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3FF15" w14:textId="77777777" w:rsidR="00C95FEF" w:rsidRDefault="00C95FEF" w:rsidP="00C16ABF">
      <w:pPr>
        <w:spacing w:after="0" w:line="240" w:lineRule="auto"/>
      </w:pPr>
      <w:r>
        <w:separator/>
      </w:r>
    </w:p>
  </w:endnote>
  <w:endnote w:type="continuationSeparator" w:id="0">
    <w:p w14:paraId="1DFAADAF" w14:textId="77777777" w:rsidR="00C95FEF" w:rsidRDefault="00C95FE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841A7" w14:textId="77777777" w:rsidR="00C95FEF" w:rsidRDefault="00C95FEF" w:rsidP="00C16ABF">
      <w:pPr>
        <w:spacing w:after="0" w:line="240" w:lineRule="auto"/>
      </w:pPr>
      <w:r>
        <w:separator/>
      </w:r>
    </w:p>
  </w:footnote>
  <w:footnote w:type="continuationSeparator" w:id="0">
    <w:p w14:paraId="3351748D" w14:textId="77777777" w:rsidR="00C95FEF" w:rsidRDefault="00C95FEF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32880570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A2E2D"/>
    <w:multiLevelType w:val="hybridMultilevel"/>
    <w:tmpl w:val="3F006A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80F29"/>
    <w:multiLevelType w:val="hybridMultilevel"/>
    <w:tmpl w:val="B0BA461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630356291">
    <w:abstractNumId w:val="2"/>
  </w:num>
  <w:num w:numId="2" w16cid:durableId="874001644">
    <w:abstractNumId w:val="5"/>
  </w:num>
  <w:num w:numId="3" w16cid:durableId="1455252567">
    <w:abstractNumId w:val="6"/>
  </w:num>
  <w:num w:numId="4" w16cid:durableId="1296108530">
    <w:abstractNumId w:val="0"/>
  </w:num>
  <w:num w:numId="5" w16cid:durableId="1289242943">
    <w:abstractNumId w:val="8"/>
  </w:num>
  <w:num w:numId="6" w16cid:durableId="1014380951">
    <w:abstractNumId w:val="3"/>
  </w:num>
  <w:num w:numId="7" w16cid:durableId="1342583996">
    <w:abstractNumId w:val="4"/>
  </w:num>
  <w:num w:numId="8" w16cid:durableId="240675917">
    <w:abstractNumId w:val="7"/>
  </w:num>
  <w:num w:numId="9" w16cid:durableId="8292941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42A51"/>
    <w:rsid w:val="00042D2E"/>
    <w:rsid w:val="00044C82"/>
    <w:rsid w:val="00070ED6"/>
    <w:rsid w:val="000742DC"/>
    <w:rsid w:val="00082F8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76D6"/>
    <w:rsid w:val="00146BC0"/>
    <w:rsid w:val="00153C41"/>
    <w:rsid w:val="0015438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C7085"/>
    <w:rsid w:val="001C7FBE"/>
    <w:rsid w:val="001D1AE1"/>
    <w:rsid w:val="001D657B"/>
    <w:rsid w:val="001D7B54"/>
    <w:rsid w:val="001E0209"/>
    <w:rsid w:val="001F0FE8"/>
    <w:rsid w:val="001F2CA2"/>
    <w:rsid w:val="002144C0"/>
    <w:rsid w:val="0022477D"/>
    <w:rsid w:val="002278A9"/>
    <w:rsid w:val="002336F9"/>
    <w:rsid w:val="00235BAE"/>
    <w:rsid w:val="0024028F"/>
    <w:rsid w:val="00244ABC"/>
    <w:rsid w:val="0026014E"/>
    <w:rsid w:val="00281FF2"/>
    <w:rsid w:val="002857DE"/>
    <w:rsid w:val="00291567"/>
    <w:rsid w:val="0029728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D1A"/>
    <w:rsid w:val="002E45E6"/>
    <w:rsid w:val="002F02A3"/>
    <w:rsid w:val="002F4ABE"/>
    <w:rsid w:val="003018BA"/>
    <w:rsid w:val="00301EBC"/>
    <w:rsid w:val="0030395F"/>
    <w:rsid w:val="00305C92"/>
    <w:rsid w:val="0031147F"/>
    <w:rsid w:val="003151C5"/>
    <w:rsid w:val="00326B4C"/>
    <w:rsid w:val="003343CF"/>
    <w:rsid w:val="003343D3"/>
    <w:rsid w:val="00346FE9"/>
    <w:rsid w:val="0034759A"/>
    <w:rsid w:val="003503F6"/>
    <w:rsid w:val="003530DD"/>
    <w:rsid w:val="00363F78"/>
    <w:rsid w:val="00392B92"/>
    <w:rsid w:val="003A0A5B"/>
    <w:rsid w:val="003A1176"/>
    <w:rsid w:val="003C0BAE"/>
    <w:rsid w:val="003D18A9"/>
    <w:rsid w:val="003D6CE2"/>
    <w:rsid w:val="003E1941"/>
    <w:rsid w:val="003E2FE6"/>
    <w:rsid w:val="003E49D5"/>
    <w:rsid w:val="003F13F5"/>
    <w:rsid w:val="003F38C0"/>
    <w:rsid w:val="00414E3C"/>
    <w:rsid w:val="0042244A"/>
    <w:rsid w:val="0042745A"/>
    <w:rsid w:val="00431D5C"/>
    <w:rsid w:val="004356FA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59F1"/>
    <w:rsid w:val="004D5282"/>
    <w:rsid w:val="004E1429"/>
    <w:rsid w:val="004E2697"/>
    <w:rsid w:val="004E42FA"/>
    <w:rsid w:val="004F1551"/>
    <w:rsid w:val="004F2621"/>
    <w:rsid w:val="004F55A3"/>
    <w:rsid w:val="0050496F"/>
    <w:rsid w:val="00513B6F"/>
    <w:rsid w:val="00517C63"/>
    <w:rsid w:val="00526C94"/>
    <w:rsid w:val="005363C4"/>
    <w:rsid w:val="00536BDE"/>
    <w:rsid w:val="00543ACC"/>
    <w:rsid w:val="005542BC"/>
    <w:rsid w:val="0056696D"/>
    <w:rsid w:val="005736A1"/>
    <w:rsid w:val="00573EF9"/>
    <w:rsid w:val="0059484D"/>
    <w:rsid w:val="005950A0"/>
    <w:rsid w:val="005A0855"/>
    <w:rsid w:val="005A3196"/>
    <w:rsid w:val="005C080F"/>
    <w:rsid w:val="005C0A77"/>
    <w:rsid w:val="005C55E5"/>
    <w:rsid w:val="005C640E"/>
    <w:rsid w:val="005C696A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1CE1"/>
    <w:rsid w:val="00627FC9"/>
    <w:rsid w:val="00632AA1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4BB9"/>
    <w:rsid w:val="007A4022"/>
    <w:rsid w:val="007A6E6E"/>
    <w:rsid w:val="007B3D23"/>
    <w:rsid w:val="007C3299"/>
    <w:rsid w:val="007C3BCC"/>
    <w:rsid w:val="007C4546"/>
    <w:rsid w:val="007D1F32"/>
    <w:rsid w:val="007D2AD8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9790D"/>
    <w:rsid w:val="008A36FE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E22"/>
    <w:rsid w:val="00944815"/>
    <w:rsid w:val="009508DF"/>
    <w:rsid w:val="00950DAC"/>
    <w:rsid w:val="00954A07"/>
    <w:rsid w:val="00986642"/>
    <w:rsid w:val="00991D0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6C1"/>
    <w:rsid w:val="00A84C85"/>
    <w:rsid w:val="00A92AA7"/>
    <w:rsid w:val="00A97DE1"/>
    <w:rsid w:val="00AA65A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A94"/>
    <w:rsid w:val="00B06142"/>
    <w:rsid w:val="00B135B1"/>
    <w:rsid w:val="00B3130B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040"/>
    <w:rsid w:val="00C766DF"/>
    <w:rsid w:val="00C94B98"/>
    <w:rsid w:val="00C95FEF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7C3C"/>
    <w:rsid w:val="00D26B2C"/>
    <w:rsid w:val="00D30455"/>
    <w:rsid w:val="00D30FEC"/>
    <w:rsid w:val="00D318AE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046"/>
    <w:rsid w:val="00E24BF5"/>
    <w:rsid w:val="00E25338"/>
    <w:rsid w:val="00E51E44"/>
    <w:rsid w:val="00E62031"/>
    <w:rsid w:val="00E63348"/>
    <w:rsid w:val="00E635D9"/>
    <w:rsid w:val="00E77E88"/>
    <w:rsid w:val="00E8107D"/>
    <w:rsid w:val="00E960BB"/>
    <w:rsid w:val="00EA2074"/>
    <w:rsid w:val="00EA4832"/>
    <w:rsid w:val="00EA4E9D"/>
    <w:rsid w:val="00EA54CC"/>
    <w:rsid w:val="00EA7017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932"/>
    <w:rsid w:val="00F83B28"/>
    <w:rsid w:val="00F91EB2"/>
    <w:rsid w:val="00F97E31"/>
    <w:rsid w:val="00FA23A3"/>
    <w:rsid w:val="00FA46E5"/>
    <w:rsid w:val="00FB6B34"/>
    <w:rsid w:val="00FB7DBA"/>
    <w:rsid w:val="00FC1C25"/>
    <w:rsid w:val="00FC3F45"/>
    <w:rsid w:val="00FD503F"/>
    <w:rsid w:val="00FD629E"/>
    <w:rsid w:val="00FD7589"/>
    <w:rsid w:val="00FE6A3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5029197E-47A7-4A1B-B4E1-3C1DBAE70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7E5548-2E76-4BEC-8FDA-099354C7EF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F63803-E2CC-45CB-92B2-F093A77CB065}"/>
</file>

<file path=customXml/itemProps3.xml><?xml version="1.0" encoding="utf-8"?>
<ds:datastoreItem xmlns:ds="http://schemas.openxmlformats.org/officeDocument/2006/customXml" ds:itemID="{C7C8E360-2DA8-4D3F-B27B-A1533390EF45}"/>
</file>

<file path=customXml/itemProps4.xml><?xml version="1.0" encoding="utf-8"?>
<ds:datastoreItem xmlns:ds="http://schemas.openxmlformats.org/officeDocument/2006/customXml" ds:itemID="{C5DBABBC-9390-4DC2-BCEC-CE892A864376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173</TotalTime>
  <Pages>6</Pages>
  <Words>1570</Words>
  <Characters>9420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67</cp:revision>
  <cp:lastPrinted>2020-10-16T08:17:00Z</cp:lastPrinted>
  <dcterms:created xsi:type="dcterms:W3CDTF">2019-10-25T09:28:00Z</dcterms:created>
  <dcterms:modified xsi:type="dcterms:W3CDTF">2026-03-12T10:32:00Z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